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8A1DC" w14:textId="77777777" w:rsidR="008B0C22" w:rsidRDefault="008B0C22" w:rsidP="008B0C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LEF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31D632BD" w14:textId="77777777" w:rsidR="008B0C22" w:rsidRDefault="008B0C22" w:rsidP="008B0C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Orwell, </w:t>
      </w:r>
      <w:proofErr w:type="spellStart"/>
      <w:r>
        <w:rPr>
          <w:rFonts w:ascii="Times New Roman" w:hAnsi="Times New Roman" w:cs="Times New Roman"/>
          <w:sz w:val="24"/>
          <w:szCs w:val="24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</w:rPr>
        <w:t>. Esquire.</w:t>
      </w:r>
    </w:p>
    <w:p w14:paraId="016550E3" w14:textId="77777777" w:rsidR="008B0C22" w:rsidRDefault="008B0C22" w:rsidP="008B0C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DCB642" w14:textId="77777777" w:rsidR="008B0C22" w:rsidRDefault="008B0C22" w:rsidP="008B0C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48D8BE" w14:textId="77777777" w:rsidR="008B0C22" w:rsidRDefault="008B0C22" w:rsidP="008B0C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11AFE368" w14:textId="77777777" w:rsidR="008B0C22" w:rsidRDefault="008B0C22" w:rsidP="008B0C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3B3B7B8" w14:textId="77777777" w:rsidR="008B0C22" w:rsidRDefault="008B0C22" w:rsidP="008B0C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9BC464" w14:textId="77777777" w:rsidR="008B0C22" w:rsidRDefault="008B0C22" w:rsidP="008B0C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CA1329" w14:textId="77777777" w:rsidR="008B0C22" w:rsidRDefault="008B0C22" w:rsidP="008B0C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January 2022</w:t>
      </w:r>
    </w:p>
    <w:p w14:paraId="262A1E5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35FE7" w14:textId="77777777" w:rsidR="008B0C22" w:rsidRDefault="008B0C22" w:rsidP="009139A6">
      <w:r>
        <w:separator/>
      </w:r>
    </w:p>
  </w:endnote>
  <w:endnote w:type="continuationSeparator" w:id="0">
    <w:p w14:paraId="34F1CBD2" w14:textId="77777777" w:rsidR="008B0C22" w:rsidRDefault="008B0C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74A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B7C1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F2B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B417B" w14:textId="77777777" w:rsidR="008B0C22" w:rsidRDefault="008B0C22" w:rsidP="009139A6">
      <w:r>
        <w:separator/>
      </w:r>
    </w:p>
  </w:footnote>
  <w:footnote w:type="continuationSeparator" w:id="0">
    <w:p w14:paraId="1B06863A" w14:textId="77777777" w:rsidR="008B0C22" w:rsidRDefault="008B0C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3AD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A1C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ED0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C22"/>
    <w:rsid w:val="000666E0"/>
    <w:rsid w:val="002510B7"/>
    <w:rsid w:val="005C130B"/>
    <w:rsid w:val="00826F5C"/>
    <w:rsid w:val="008B0C22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9865B"/>
  <w15:chartTrackingRefBased/>
  <w15:docId w15:val="{D9FFCFB9-AAC5-4431-8D5B-E76D3B45F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8B0C2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2022-01-19T20:33:00Z</dcterms:created>
  <dcterms:modified xsi:type="dcterms:W3CDTF">2022-01-19T20:34:00Z</dcterms:modified>
</cp:coreProperties>
</file>